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3DEF5" w14:textId="77777777" w:rsidR="00C711FA" w:rsidRDefault="00C711FA" w:rsidP="00C711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KNYGHT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0F2D1953" w14:textId="77777777" w:rsidR="00C711FA" w:rsidRDefault="00C711FA" w:rsidP="00C711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314118" w14:textId="77777777" w:rsidR="00C711FA" w:rsidRDefault="00C711FA" w:rsidP="00C711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9B1B8D" w14:textId="77777777" w:rsidR="00C711FA" w:rsidRDefault="00C711FA" w:rsidP="00C711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Oct.1484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Shrewsbury into lands</w:t>
      </w:r>
    </w:p>
    <w:p w14:paraId="357C9DEE" w14:textId="77777777" w:rsidR="00C711FA" w:rsidRDefault="00C711FA" w:rsidP="00C711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Hugh </w:t>
      </w:r>
      <w:proofErr w:type="spellStart"/>
      <w:r>
        <w:rPr>
          <w:rFonts w:ascii="Times New Roman" w:hAnsi="Times New Roman" w:cs="Times New Roman"/>
          <w:sz w:val="24"/>
          <w:szCs w:val="24"/>
        </w:rPr>
        <w:t>Stepylton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08C385A9" w14:textId="77777777" w:rsidR="00C711FA" w:rsidRDefault="00C711FA" w:rsidP="00C711FA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FEB61D6" w14:textId="77777777" w:rsidR="00C711FA" w:rsidRDefault="00C711FA" w:rsidP="00C711FA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p.19)</w:t>
      </w:r>
    </w:p>
    <w:p w14:paraId="1415267C" w14:textId="77777777" w:rsidR="00C711FA" w:rsidRDefault="00C711FA" w:rsidP="00C711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72316D" w14:textId="77777777" w:rsidR="00C711FA" w:rsidRDefault="00C711FA" w:rsidP="00C711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DED5EC" w14:textId="77777777" w:rsidR="00C711FA" w:rsidRPr="00CF0499" w:rsidRDefault="00C711FA" w:rsidP="00C711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September 2021</w:t>
      </w:r>
    </w:p>
    <w:p w14:paraId="330C9878" w14:textId="54C1A8D5" w:rsidR="00BA00AB" w:rsidRPr="00C711FA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C711F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FDE35" w14:textId="77777777" w:rsidR="00C711FA" w:rsidRDefault="00C711FA" w:rsidP="009139A6">
      <w:r>
        <w:separator/>
      </w:r>
    </w:p>
  </w:endnote>
  <w:endnote w:type="continuationSeparator" w:id="0">
    <w:p w14:paraId="4EC28D0F" w14:textId="77777777" w:rsidR="00C711FA" w:rsidRDefault="00C711F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8CC4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56AE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216D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1FB87" w14:textId="77777777" w:rsidR="00C711FA" w:rsidRDefault="00C711FA" w:rsidP="009139A6">
      <w:r>
        <w:separator/>
      </w:r>
    </w:p>
  </w:footnote>
  <w:footnote w:type="continuationSeparator" w:id="0">
    <w:p w14:paraId="77B03028" w14:textId="77777777" w:rsidR="00C711FA" w:rsidRDefault="00C711F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B0CC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4224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8850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1FA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711FA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E1A888"/>
  <w15:chartTrackingRefBased/>
  <w15:docId w15:val="{35401F90-FC91-4259-A6EA-C448F79EF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2021-09-26T20:58:00Z</dcterms:created>
  <dcterms:modified xsi:type="dcterms:W3CDTF">2021-09-26T20:59:00Z</dcterms:modified>
</cp:coreProperties>
</file>